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61" w:rsidRPr="004A6642" w:rsidRDefault="00222461" w:rsidP="00F22210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4967" r:id="rId5"/>
        </w:object>
      </w:r>
    </w:p>
    <w:p w:rsidR="00222461" w:rsidRPr="004A6642" w:rsidRDefault="00222461" w:rsidP="00F22210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222461" w:rsidRPr="004A6642" w:rsidRDefault="00222461" w:rsidP="00F22210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222461" w:rsidRPr="004A6642" w:rsidRDefault="00222461" w:rsidP="00F2221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222461" w:rsidRPr="004A6642" w:rsidRDefault="00222461" w:rsidP="00F2221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222461" w:rsidRPr="00F30895" w:rsidRDefault="00222461" w:rsidP="00F2221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222461" w:rsidRPr="004A6642" w:rsidRDefault="00222461" w:rsidP="00F22210">
      <w:pPr>
        <w:jc w:val="center"/>
        <w:rPr>
          <w:b/>
          <w:i/>
          <w:color w:val="000000"/>
          <w:sz w:val="28"/>
        </w:rPr>
      </w:pPr>
    </w:p>
    <w:p w:rsidR="00222461" w:rsidRPr="004A6642" w:rsidRDefault="00222461" w:rsidP="00F2221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222461" w:rsidRDefault="00222461" w:rsidP="00F22210">
      <w:pPr>
        <w:rPr>
          <w:b/>
          <w:color w:val="000000"/>
        </w:rPr>
      </w:pPr>
    </w:p>
    <w:p w:rsidR="00222461" w:rsidRPr="00571A2B" w:rsidRDefault="00222461" w:rsidP="004C640B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25</w:t>
      </w:r>
    </w:p>
    <w:p w:rsidR="00222461" w:rsidRPr="004A6642" w:rsidRDefault="00222461" w:rsidP="00F22210">
      <w:pPr>
        <w:rPr>
          <w:color w:val="000000"/>
        </w:rPr>
      </w:pPr>
    </w:p>
    <w:p w:rsidR="00222461" w:rsidRPr="00891B68" w:rsidRDefault="00222461" w:rsidP="00F22210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0000 га"/>
        </w:smartTagPr>
        <w:r>
          <w:rPr>
            <w:color w:val="000000"/>
            <w:sz w:val="28"/>
            <w:szCs w:val="28"/>
          </w:rPr>
          <w:t>20,0000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222461" w:rsidRDefault="00222461" w:rsidP="00296B50">
      <w:pPr>
        <w:pStyle w:val="NoSpacing"/>
        <w:rPr>
          <w:color w:val="000000"/>
          <w:sz w:val="28"/>
          <w:szCs w:val="28"/>
        </w:rPr>
      </w:pPr>
    </w:p>
    <w:p w:rsidR="00222461" w:rsidRPr="00891B68" w:rsidRDefault="00222461" w:rsidP="00296B50">
      <w:pPr>
        <w:pStyle w:val="NoSpacing"/>
        <w:rPr>
          <w:color w:val="000000"/>
          <w:sz w:val="28"/>
          <w:szCs w:val="28"/>
        </w:rPr>
      </w:pPr>
    </w:p>
    <w:p w:rsidR="00222461" w:rsidRPr="004A6642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0000 га"/>
        </w:smartTagPr>
        <w:r>
          <w:rPr>
            <w:color w:val="000000"/>
            <w:sz w:val="28"/>
            <w:szCs w:val="28"/>
          </w:rPr>
          <w:t xml:space="preserve">20,0000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2324285700:06:005:0001,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222461" w:rsidRPr="004A6642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</w:p>
    <w:p w:rsidR="00222461" w:rsidRPr="004A6642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0000 га"/>
        </w:smartTagPr>
        <w:r>
          <w:rPr>
            <w:color w:val="000000"/>
            <w:sz w:val="28"/>
            <w:szCs w:val="28"/>
          </w:rPr>
          <w:t xml:space="preserve">20,0000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2324285700:06:005:0001,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222461" w:rsidRPr="004A6642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222461" w:rsidRPr="004A6642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222461" w:rsidRPr="004A6642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222461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</w:p>
    <w:p w:rsidR="00222461" w:rsidRPr="004A6642" w:rsidRDefault="00222461" w:rsidP="00F22210">
      <w:pPr>
        <w:pStyle w:val="NoSpacing"/>
        <w:ind w:firstLine="709"/>
        <w:rPr>
          <w:color w:val="000000"/>
          <w:sz w:val="28"/>
          <w:szCs w:val="28"/>
        </w:rPr>
      </w:pPr>
    </w:p>
    <w:p w:rsidR="00222461" w:rsidRDefault="00222461" w:rsidP="00F22210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222461" w:rsidSect="004C640B">
      <w:pgSz w:w="11906" w:h="16838"/>
      <w:pgMar w:top="89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210"/>
    <w:rsid w:val="00222461"/>
    <w:rsid w:val="00296B50"/>
    <w:rsid w:val="00331F26"/>
    <w:rsid w:val="00380D8D"/>
    <w:rsid w:val="004A6642"/>
    <w:rsid w:val="004C640B"/>
    <w:rsid w:val="00571A2B"/>
    <w:rsid w:val="006953B1"/>
    <w:rsid w:val="00715E9F"/>
    <w:rsid w:val="00756BB3"/>
    <w:rsid w:val="00891B68"/>
    <w:rsid w:val="00AC2627"/>
    <w:rsid w:val="00B4692B"/>
    <w:rsid w:val="00B47D8E"/>
    <w:rsid w:val="00B5489E"/>
    <w:rsid w:val="00B83A48"/>
    <w:rsid w:val="00CF4522"/>
    <w:rsid w:val="00DA3798"/>
    <w:rsid w:val="00EE0419"/>
    <w:rsid w:val="00F22210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1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221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2210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2210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2210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2210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2210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2210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22210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F2221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F22210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F22210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2018-05-29T07:29:00Z</cp:lastPrinted>
  <dcterms:created xsi:type="dcterms:W3CDTF">2018-05-15T05:19:00Z</dcterms:created>
  <dcterms:modified xsi:type="dcterms:W3CDTF">2018-05-29T07:30:00Z</dcterms:modified>
</cp:coreProperties>
</file>